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7CECC" w14:textId="77777777" w:rsidR="0008718E" w:rsidRPr="00A235B0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BADYNGTON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0FB51E49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Boston, Lincolnshire. Brass worker.</w:t>
      </w:r>
    </w:p>
    <w:p w14:paraId="32579682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5D7B6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63D43" w14:textId="77777777" w:rsidR="00C07C49" w:rsidRPr="00C07C49" w:rsidRDefault="00C07C49" w:rsidP="00C07C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7C49">
        <w:rPr>
          <w:rFonts w:ascii="Times New Roman" w:hAnsi="Times New Roman" w:cs="Times New Roman"/>
          <w:sz w:val="24"/>
          <w:szCs w:val="24"/>
        </w:rPr>
        <w:tab/>
        <w:t>1446</w:t>
      </w:r>
      <w:r w:rsidRPr="00C07C49">
        <w:rPr>
          <w:rFonts w:ascii="Times New Roman" w:hAnsi="Times New Roman" w:cs="Times New Roman"/>
          <w:sz w:val="24"/>
          <w:szCs w:val="24"/>
        </w:rPr>
        <w:tab/>
        <w:t xml:space="preserve">He and John Hamond of London(q.v.) made a plaint of debt against </w:t>
      </w:r>
      <w:proofErr w:type="gramStart"/>
      <w:r w:rsidRPr="00C07C49">
        <w:rPr>
          <w:rFonts w:ascii="Times New Roman" w:hAnsi="Times New Roman" w:cs="Times New Roman"/>
          <w:sz w:val="24"/>
          <w:szCs w:val="24"/>
        </w:rPr>
        <w:t>John</w:t>
      </w:r>
      <w:proofErr w:type="gramEnd"/>
    </w:p>
    <w:p w14:paraId="7B0910C6" w14:textId="77777777" w:rsidR="00C07C49" w:rsidRPr="00C07C49" w:rsidRDefault="00C07C49" w:rsidP="00C07C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7C49">
        <w:rPr>
          <w:rFonts w:ascii="Times New Roman" w:hAnsi="Times New Roman" w:cs="Times New Roman"/>
          <w:sz w:val="24"/>
          <w:szCs w:val="24"/>
        </w:rPr>
        <w:tab/>
      </w:r>
      <w:r w:rsidRPr="00C07C4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7C49">
        <w:rPr>
          <w:rFonts w:ascii="Times New Roman" w:hAnsi="Times New Roman" w:cs="Times New Roman"/>
          <w:sz w:val="24"/>
          <w:szCs w:val="24"/>
        </w:rPr>
        <w:t>Algarkirk</w:t>
      </w:r>
      <w:proofErr w:type="spellEnd"/>
      <w:r w:rsidRPr="00C07C49">
        <w:rPr>
          <w:rFonts w:ascii="Times New Roman" w:hAnsi="Times New Roman" w:cs="Times New Roman"/>
          <w:sz w:val="24"/>
          <w:szCs w:val="24"/>
        </w:rPr>
        <w:t xml:space="preserve">, Abbot of </w:t>
      </w:r>
      <w:proofErr w:type="spellStart"/>
      <w:r w:rsidRPr="00C07C49">
        <w:rPr>
          <w:rFonts w:ascii="Times New Roman" w:hAnsi="Times New Roman" w:cs="Times New Roman"/>
          <w:sz w:val="24"/>
          <w:szCs w:val="24"/>
        </w:rPr>
        <w:t>Swineshead</w:t>
      </w:r>
      <w:proofErr w:type="spellEnd"/>
      <w:r w:rsidRPr="00C07C49">
        <w:rPr>
          <w:rFonts w:ascii="Times New Roman" w:hAnsi="Times New Roman" w:cs="Times New Roman"/>
          <w:sz w:val="24"/>
          <w:szCs w:val="24"/>
        </w:rPr>
        <w:t xml:space="preserve"> Abbey(q.v.).</w:t>
      </w:r>
    </w:p>
    <w:p w14:paraId="2E7C0F1C" w14:textId="5E7AC8BE" w:rsidR="00C07C49" w:rsidRDefault="00C07C49" w:rsidP="00C07C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7C49">
        <w:rPr>
          <w:rFonts w:ascii="Times New Roman" w:hAnsi="Times New Roman" w:cs="Times New Roman"/>
          <w:sz w:val="24"/>
          <w:szCs w:val="24"/>
        </w:rPr>
        <w:tab/>
      </w:r>
      <w:r w:rsidRPr="00C07C49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C07C49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 w:rsidRPr="00C07C4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81D6B77" w14:textId="77777777" w:rsidR="0099134D" w:rsidRPr="0099134D" w:rsidRDefault="0099134D" w:rsidP="009913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ab/>
      </w:r>
      <w:r w:rsidRPr="0099134D">
        <w:rPr>
          <w:rFonts w:ascii="Times New Roman" w:hAnsi="Times New Roman" w:cs="Times New Roman"/>
          <w:sz w:val="24"/>
          <w:szCs w:val="24"/>
        </w:rPr>
        <w:t>1446</w:t>
      </w:r>
      <w:r w:rsidRPr="0099134D">
        <w:rPr>
          <w:rFonts w:ascii="Times New Roman" w:hAnsi="Times New Roman" w:cs="Times New Roman"/>
          <w:sz w:val="24"/>
          <w:szCs w:val="24"/>
        </w:rPr>
        <w:tab/>
        <w:t xml:space="preserve">Thomas Donham, Parson of Wethern(q.v.), and five others brought a </w:t>
      </w:r>
      <w:proofErr w:type="gramStart"/>
      <w:r w:rsidRPr="0099134D">
        <w:rPr>
          <w:rFonts w:ascii="Times New Roman" w:hAnsi="Times New Roman" w:cs="Times New Roman"/>
          <w:sz w:val="24"/>
          <w:szCs w:val="24"/>
        </w:rPr>
        <w:t>plaint</w:t>
      </w:r>
      <w:proofErr w:type="gramEnd"/>
    </w:p>
    <w:p w14:paraId="1BB0AB4B" w14:textId="77777777" w:rsidR="0099134D" w:rsidRPr="0099134D" w:rsidRDefault="0099134D" w:rsidP="009913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9134D">
        <w:rPr>
          <w:rFonts w:ascii="Times New Roman" w:hAnsi="Times New Roman" w:cs="Times New Roman"/>
          <w:sz w:val="24"/>
          <w:szCs w:val="24"/>
        </w:rPr>
        <w:tab/>
      </w:r>
      <w:r w:rsidRPr="0099134D">
        <w:rPr>
          <w:rFonts w:ascii="Times New Roman" w:hAnsi="Times New Roman" w:cs="Times New Roman"/>
          <w:sz w:val="24"/>
          <w:szCs w:val="24"/>
        </w:rPr>
        <w:tab/>
        <w:t>of covenant against him and John Hamond of London, servant(q.v.).</w:t>
      </w:r>
    </w:p>
    <w:p w14:paraId="46F31FF2" w14:textId="5C35F381" w:rsidR="0099134D" w:rsidRPr="0099134D" w:rsidRDefault="0099134D" w:rsidP="00C07C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9134D">
        <w:rPr>
          <w:rFonts w:ascii="Times New Roman" w:hAnsi="Times New Roman" w:cs="Times New Roman"/>
          <w:sz w:val="24"/>
          <w:szCs w:val="24"/>
        </w:rPr>
        <w:tab/>
      </w:r>
      <w:r w:rsidRPr="0099134D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99134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 w:rsidRPr="0099134D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A13CD4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Hugh May of Keswick-by-Barton, Norfolk(q.v.), brought a plaint of </w:t>
      </w:r>
      <w:proofErr w:type="gramStart"/>
      <w:r>
        <w:rPr>
          <w:rFonts w:ascii="Times New Roman" w:hAnsi="Times New Roman" w:cs="Times New Roman"/>
          <w:sz w:val="24"/>
          <w:szCs w:val="24"/>
        </w:rPr>
        <w:t>debt</w:t>
      </w:r>
      <w:proofErr w:type="gramEnd"/>
    </w:p>
    <w:p w14:paraId="0DA77772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6C9E0F80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14:paraId="06C59F75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30C04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0DE5A" w14:textId="77777777" w:rsidR="0008718E" w:rsidRDefault="0008718E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</w:p>
    <w:p w14:paraId="72ED1B7F" w14:textId="08A82E47" w:rsidR="00C07C49" w:rsidRDefault="00C07C49" w:rsidP="000871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2023</w:t>
      </w:r>
    </w:p>
    <w:p w14:paraId="210F07ED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6159D" w14:textId="77777777" w:rsidR="0008718E" w:rsidRDefault="0008718E" w:rsidP="00564E3C">
      <w:pPr>
        <w:spacing w:after="0" w:line="240" w:lineRule="auto"/>
      </w:pPr>
      <w:r>
        <w:separator/>
      </w:r>
    </w:p>
  </w:endnote>
  <w:endnote w:type="continuationSeparator" w:id="0">
    <w:p w14:paraId="76E7D7F4" w14:textId="77777777" w:rsidR="0008718E" w:rsidRDefault="000871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8B250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9A96" w14:textId="329D9F30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0BF6">
      <w:rPr>
        <w:rFonts w:ascii="Times New Roman" w:hAnsi="Times New Roman" w:cs="Times New Roman"/>
        <w:noProof/>
        <w:sz w:val="24"/>
        <w:szCs w:val="24"/>
      </w:rPr>
      <w:t>24 November 2023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261248A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F81AE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FD1C8" w14:textId="77777777" w:rsidR="0008718E" w:rsidRDefault="0008718E" w:rsidP="00564E3C">
      <w:pPr>
        <w:spacing w:after="0" w:line="240" w:lineRule="auto"/>
      </w:pPr>
      <w:r>
        <w:separator/>
      </w:r>
    </w:p>
  </w:footnote>
  <w:footnote w:type="continuationSeparator" w:id="0">
    <w:p w14:paraId="36FDD119" w14:textId="77777777" w:rsidR="0008718E" w:rsidRDefault="000871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63E8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A045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F9ED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18E"/>
    <w:rsid w:val="0008718E"/>
    <w:rsid w:val="00372DC6"/>
    <w:rsid w:val="00564E3C"/>
    <w:rsid w:val="0064591D"/>
    <w:rsid w:val="0099134D"/>
    <w:rsid w:val="00BB0BF6"/>
    <w:rsid w:val="00C07C4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76820"/>
  <w15:chartTrackingRefBased/>
  <w15:docId w15:val="{F2C49256-52A8-4768-854B-E07D0152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87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40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cp:lastPrinted>2023-11-24T18:40:00Z</cp:lastPrinted>
  <dcterms:created xsi:type="dcterms:W3CDTF">2016-01-01T10:58:00Z</dcterms:created>
  <dcterms:modified xsi:type="dcterms:W3CDTF">2023-11-24T18:53:00Z</dcterms:modified>
</cp:coreProperties>
</file>